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CB5" w:rsidRDefault="00A26CB5" w:rsidP="00A26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KEMSONE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A26CB5" w:rsidRDefault="00A26CB5" w:rsidP="00A26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CB5" w:rsidRDefault="00A26CB5" w:rsidP="00A26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CB5" w:rsidRDefault="00A26CB5" w:rsidP="00A26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Wolverhampton,</w:t>
      </w:r>
    </w:p>
    <w:p w:rsidR="00A26CB5" w:rsidRDefault="00A26CB5" w:rsidP="00A26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Staffordshire, into land of the late John Hampton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Stourton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26CB5" w:rsidRDefault="00A26CB5" w:rsidP="00A26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24-149)</w:t>
      </w:r>
    </w:p>
    <w:p w:rsidR="00A26CB5" w:rsidRDefault="00A26CB5" w:rsidP="00A26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CB5" w:rsidRDefault="00A26CB5" w:rsidP="00A26C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6CB5" w:rsidRPr="003C5EB6" w:rsidRDefault="00A26CB5" w:rsidP="00A26C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2016</w:t>
      </w:r>
    </w:p>
    <w:p w:rsidR="006B2F86" w:rsidRPr="00A26CB5" w:rsidRDefault="00A26CB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26C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CB5" w:rsidRDefault="00A26CB5" w:rsidP="00E71FC3">
      <w:pPr>
        <w:spacing w:after="0" w:line="240" w:lineRule="auto"/>
      </w:pPr>
      <w:r>
        <w:separator/>
      </w:r>
    </w:p>
  </w:endnote>
  <w:endnote w:type="continuationSeparator" w:id="0">
    <w:p w:rsidR="00A26CB5" w:rsidRDefault="00A26C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CB5" w:rsidRDefault="00A26CB5" w:rsidP="00E71FC3">
      <w:pPr>
        <w:spacing w:after="0" w:line="240" w:lineRule="auto"/>
      </w:pPr>
      <w:r>
        <w:separator/>
      </w:r>
    </w:p>
  </w:footnote>
  <w:footnote w:type="continuationSeparator" w:id="0">
    <w:p w:rsidR="00A26CB5" w:rsidRDefault="00A26C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CB5"/>
    <w:rsid w:val="00A26CB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F1D6C"/>
  <w15:chartTrackingRefBased/>
  <w15:docId w15:val="{9DF2C6A6-56CC-4232-8A5A-0F2D7AD9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2016-05-06T20:17:00Z</dcterms:created>
  <dcterms:modified xsi:type="dcterms:W3CDTF">2016-05-06T20:18:00Z</dcterms:modified>
</cp:coreProperties>
</file>